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54ECA" w14:textId="78AC1590" w:rsidR="00BA00A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PLUMMER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d.1478)</w:t>
      </w:r>
    </w:p>
    <w:p w14:paraId="7CC429E6" w14:textId="0259B55E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468F8BD3" w14:textId="0BF3EBBC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739C1" w14:textId="555F6C44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94DA9" w14:textId="24AAB2DA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Margaret(q.v.).     (W.Y.R. p.130)</w:t>
      </w:r>
    </w:p>
    <w:p w14:paraId="439C15C9" w14:textId="55FC8986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34BAC9" w14:textId="05EE9A73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A7D0B2" w14:textId="14498943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Jun.1478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1AB4A846" w14:textId="642384E9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Aug.</w:t>
      </w:r>
      <w:r>
        <w:rPr>
          <w:rFonts w:ascii="Times New Roman" w:hAnsi="Times New Roman" w:cs="Times New Roman"/>
          <w:sz w:val="24"/>
          <w:szCs w:val="24"/>
        </w:rPr>
        <w:tab/>
        <w:t>Probate of his Will.  (ibid.)</w:t>
      </w:r>
    </w:p>
    <w:p w14:paraId="41AED9FA" w14:textId="6BED24E8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ADD75D" w14:textId="3F2BC0A9" w:rsidR="002B3B8B" w:rsidRDefault="002B3B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8ADDE0" w14:textId="5E226E7D" w:rsidR="002B3B8B" w:rsidRPr="002B3B8B" w:rsidRDefault="002B3B8B" w:rsidP="009139A6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sectPr w:rsidR="002B3B8B" w:rsidRPr="002B3B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9B189" w14:textId="77777777" w:rsidR="002B3B8B" w:rsidRDefault="002B3B8B" w:rsidP="009139A6">
      <w:r>
        <w:separator/>
      </w:r>
    </w:p>
  </w:endnote>
  <w:endnote w:type="continuationSeparator" w:id="0">
    <w:p w14:paraId="377839BB" w14:textId="77777777" w:rsidR="002B3B8B" w:rsidRDefault="002B3B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E3B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525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A81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C9E47" w14:textId="77777777" w:rsidR="002B3B8B" w:rsidRDefault="002B3B8B" w:rsidP="009139A6">
      <w:r>
        <w:separator/>
      </w:r>
    </w:p>
  </w:footnote>
  <w:footnote w:type="continuationSeparator" w:id="0">
    <w:p w14:paraId="5A8C37A8" w14:textId="77777777" w:rsidR="002B3B8B" w:rsidRDefault="002B3B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CCB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C04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CD5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8B"/>
    <w:rsid w:val="000666E0"/>
    <w:rsid w:val="002510B7"/>
    <w:rsid w:val="002B3B8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EDF5A"/>
  <w15:chartTrackingRefBased/>
  <w15:docId w15:val="{3E739AFB-3EC5-418D-AF15-1E84C089C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2021-03-20T20:07:00Z</dcterms:created>
  <dcterms:modified xsi:type="dcterms:W3CDTF">2021-03-20T20:10:00Z</dcterms:modified>
</cp:coreProperties>
</file>